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0" w:type="dxa"/>
        <w:tblInd w:w="93" w:type="dxa"/>
        <w:tblLook w:val="00A0"/>
      </w:tblPr>
      <w:tblGrid>
        <w:gridCol w:w="4800"/>
        <w:gridCol w:w="5200"/>
      </w:tblGrid>
      <w:tr w:rsidR="00774FEA" w:rsidRPr="00D13127" w:rsidTr="007F57D2">
        <w:trPr>
          <w:trHeight w:val="825"/>
        </w:trPr>
        <w:tc>
          <w:tcPr>
            <w:tcW w:w="10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74FEA" w:rsidRPr="007505FA" w:rsidRDefault="00774FEA" w:rsidP="007F57D2">
            <w:pPr>
              <w:spacing w:after="0" w:line="240" w:lineRule="auto"/>
              <w:jc w:val="center"/>
              <w:rPr>
                <w:rFonts w:ascii="Franklin Gothic Demi Cond" w:hAnsi="Franklin Gothic Demi Cond" w:cs="Arial"/>
                <w:sz w:val="96"/>
                <w:szCs w:val="96"/>
              </w:rPr>
            </w:pPr>
            <w:r>
              <w:rPr>
                <w:rFonts w:ascii="Franklin Gothic Demi Cond" w:hAnsi="Franklin Gothic Demi Cond" w:cs="Arial"/>
                <w:sz w:val="72"/>
                <w:szCs w:val="72"/>
              </w:rPr>
              <w:t>Vocabulario 1.2</w:t>
            </w:r>
            <w:r w:rsidRPr="007505FA">
              <w:rPr>
                <w:rFonts w:ascii="Franklin Gothic Demi Cond" w:hAnsi="Franklin Gothic Demi Cond" w:cs="Arial"/>
                <w:sz w:val="96"/>
                <w:szCs w:val="96"/>
              </w:rPr>
              <w:t xml:space="preserve">    </w:t>
            </w:r>
            <w:r>
              <w:rPr>
                <w:rFonts w:ascii="Franklin Gothic Demi Cond" w:hAnsi="Franklin Gothic Demi Cond" w:cs="Arial"/>
                <w:sz w:val="24"/>
                <w:szCs w:val="24"/>
              </w:rPr>
              <w:t>Food (pgs. 18-24</w:t>
            </w:r>
            <w:r w:rsidRPr="007505FA">
              <w:rPr>
                <w:rFonts w:ascii="Franklin Gothic Demi Cond" w:hAnsi="Franklin Gothic Demi Cond" w:cs="Arial"/>
                <w:sz w:val="24"/>
                <w:szCs w:val="24"/>
              </w:rPr>
              <w:t>)</w:t>
            </w:r>
          </w:p>
        </w:tc>
      </w:tr>
      <w:tr w:rsidR="00774FEA" w:rsidRPr="00D13127" w:rsidTr="007F57D2">
        <w:trPr>
          <w:trHeight w:val="43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505FA" w:rsidRDefault="00774FEA" w:rsidP="007F57D2">
            <w:pPr>
              <w:spacing w:after="0" w:line="240" w:lineRule="auto"/>
              <w:jc w:val="center"/>
              <w:rPr>
                <w:rFonts w:ascii="Franklin Gothic Demi Cond" w:hAnsi="Franklin Gothic Demi Cond" w:cs="Arial"/>
                <w:sz w:val="36"/>
                <w:szCs w:val="36"/>
              </w:rPr>
            </w:pPr>
            <w:r w:rsidRPr="007505FA">
              <w:rPr>
                <w:rFonts w:ascii="Franklin Gothic Demi Cond" w:hAnsi="Franklin Gothic Demi Cond" w:cs="Arial"/>
                <w:sz w:val="36"/>
                <w:szCs w:val="36"/>
              </w:rPr>
              <w:t>Español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505FA" w:rsidRDefault="00774FEA" w:rsidP="007F57D2">
            <w:pPr>
              <w:spacing w:after="0" w:line="240" w:lineRule="auto"/>
              <w:jc w:val="center"/>
              <w:rPr>
                <w:rFonts w:ascii="Franklin Gothic Demi Cond" w:hAnsi="Franklin Gothic Demi Cond" w:cs="Arial"/>
                <w:sz w:val="36"/>
                <w:szCs w:val="36"/>
              </w:rPr>
            </w:pPr>
            <w:r w:rsidRPr="007505FA">
              <w:rPr>
                <w:rFonts w:ascii="Franklin Gothic Demi Cond" w:hAnsi="Franklin Gothic Demi Cond" w:cs="Arial"/>
                <w:sz w:val="36"/>
                <w:szCs w:val="36"/>
              </w:rPr>
              <w:t>Inglés</w:t>
            </w:r>
          </w:p>
        </w:tc>
      </w:tr>
      <w:tr w:rsidR="00774FEA" w:rsidRPr="00D13127" w:rsidTr="007F57D2">
        <w:trPr>
          <w:trHeight w:val="43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505FA" w:rsidRDefault="00774FEA" w:rsidP="007F57D2">
            <w:pPr>
              <w:spacing w:after="0" w:line="240" w:lineRule="auto"/>
              <w:jc w:val="center"/>
              <w:rPr>
                <w:rFonts w:ascii="Franklin Gothic Demi Cond" w:hAnsi="Franklin Gothic Demi Cond" w:cs="Arial"/>
                <w:sz w:val="36"/>
                <w:szCs w:val="36"/>
              </w:rPr>
            </w:pPr>
            <w:r>
              <w:rPr>
                <w:rFonts w:ascii="Franklin Gothic Demi Cond" w:hAnsi="Franklin Gothic Demi Cond" w:cs="Arial"/>
                <w:sz w:val="36"/>
                <w:szCs w:val="36"/>
              </w:rPr>
              <w:t>Los Números 0 a 31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505FA" w:rsidRDefault="00774FEA" w:rsidP="007F57D2">
            <w:pPr>
              <w:spacing w:after="0" w:line="240" w:lineRule="auto"/>
              <w:jc w:val="center"/>
              <w:rPr>
                <w:rFonts w:ascii="Franklin Gothic Demi Cond" w:hAnsi="Franklin Gothic Demi Cond" w:cs="Arial"/>
                <w:sz w:val="36"/>
                <w:szCs w:val="36"/>
              </w:rPr>
            </w:pPr>
          </w:p>
        </w:tc>
      </w:tr>
      <w:tr w:rsidR="00774FEA" w:rsidRPr="00D13127" w:rsidTr="00AB794C">
        <w:trPr>
          <w:trHeight w:val="33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cero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F57D2">
            <w:pPr>
              <w:spacing w:after="0" w:line="240" w:lineRule="auto"/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uno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8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dos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97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tres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21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cuatro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24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cinco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0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seis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27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siete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287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ocho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0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nueve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23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diez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3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once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 </w:t>
            </w:r>
          </w:p>
        </w:tc>
      </w:tr>
      <w:tr w:rsidR="00774FEA" w:rsidRPr="00D13127" w:rsidTr="00AB794C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doce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trece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catorce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quince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dieciséis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diecisiete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dieciocho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diecinueve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veinte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veintiuno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>veintidós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veinitrés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veinticuatro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veinticinco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veintiséis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veintisiete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veintiocho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veintinueve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treinta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treinta y uno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CB570F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D13127" w:rsidTr="00AB794C">
        <w:trPr>
          <w:trHeight w:val="24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7003F1" w:rsidRDefault="00774FEA" w:rsidP="007F57D2">
            <w:pPr>
              <w:spacing w:after="0" w:line="240" w:lineRule="auto"/>
              <w:rPr>
                <w:rFonts w:ascii="Comic Sans MS" w:hAnsi="Comic Sans MS" w:cs="Arial"/>
                <w:sz w:val="36"/>
                <w:szCs w:val="36"/>
              </w:rPr>
            </w:pPr>
            <w:r w:rsidRPr="007003F1">
              <w:rPr>
                <w:rFonts w:ascii="Comic Sans MS" w:hAnsi="Comic Sans MS" w:cs="Arial"/>
                <w:sz w:val="36"/>
                <w:szCs w:val="36"/>
              </w:rPr>
              <w:t>Exchanging Phone Number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26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CB570F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¿Cuál es tu teléfono?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D13127" w:rsidTr="00AB794C">
        <w:trPr>
          <w:trHeight w:val="27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E25AA5" w:rsidRDefault="00774FEA" w:rsidP="007003F1">
            <w:pPr>
              <w:spacing w:after="0" w:line="240" w:lineRule="auto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</w:rPr>
            </w:pPr>
            <w:r w:rsidRPr="00E25AA5">
              <w:rPr>
                <w:rFonts w:ascii="Comic Sans MS" w:hAnsi="Comic Sans MS" w:cs="Arial"/>
                <w:color w:val="FF0000"/>
                <w:sz w:val="24"/>
                <w:szCs w:val="24"/>
              </w:rPr>
              <w:t>Mi teléfono es 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CB570F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CB570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</w:p>
        </w:tc>
      </w:tr>
      <w:tr w:rsidR="00774FEA" w:rsidRPr="007003F1" w:rsidTr="00AB794C">
        <w:trPr>
          <w:trHeight w:val="287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7003F1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¿Cuál es el teléfono de _____</w:t>
            </w:r>
            <w:r w:rsidRPr="007003F1">
              <w:rPr>
                <w:rFonts w:ascii="Comic Sans MS" w:hAnsi="Comic Sans MS" w:cs="Arial"/>
                <w:sz w:val="24"/>
                <w:szCs w:val="24"/>
                <w:lang w:val="es-ES"/>
              </w:rPr>
              <w:t>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 w:rsidRPr="007003F1">
              <w:rPr>
                <w:rFonts w:ascii="Comic Sans MS" w:hAnsi="Comic Sans MS" w:cs="Arial"/>
                <w:sz w:val="24"/>
                <w:szCs w:val="24"/>
                <w:lang w:val="es-ES"/>
              </w:rPr>
              <w:t> </w:t>
            </w:r>
          </w:p>
        </w:tc>
      </w:tr>
      <w:tr w:rsidR="00774FEA" w:rsidRPr="007003F1" w:rsidTr="00AB794C">
        <w:trPr>
          <w:trHeight w:val="30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E25AA5" w:rsidRDefault="00774FEA" w:rsidP="007003F1">
            <w:pPr>
              <w:spacing w:after="0" w:line="240" w:lineRule="auto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</w:pPr>
            <w:r w:rsidRPr="00E25AA5"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El teléfono de _____ es 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 w:rsidRPr="007003F1">
              <w:rPr>
                <w:rFonts w:ascii="Comic Sans MS" w:hAnsi="Comic Sans MS" w:cs="Arial"/>
                <w:sz w:val="24"/>
                <w:szCs w:val="24"/>
                <w:lang w:val="es-ES"/>
              </w:rPr>
              <w:t xml:space="preserve"> </w:t>
            </w:r>
          </w:p>
        </w:tc>
      </w:tr>
      <w:tr w:rsidR="00774FEA" w:rsidRPr="007003F1" w:rsidTr="00AB794C">
        <w:trPr>
          <w:trHeight w:val="323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7003F1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 w:rsidRPr="007003F1">
              <w:rPr>
                <w:rFonts w:ascii="Comic Sans MS" w:hAnsi="Comic Sans MS" w:cs="Arial"/>
                <w:sz w:val="24"/>
                <w:szCs w:val="24"/>
                <w:lang w:val="es-ES"/>
              </w:rPr>
              <w:t xml:space="preserve"> </w:t>
            </w:r>
          </w:p>
        </w:tc>
      </w:tr>
      <w:tr w:rsidR="00774FEA" w:rsidRPr="00E25AA5" w:rsidTr="00AB794C">
        <w:trPr>
          <w:trHeight w:val="323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031690" w:rsidRDefault="00774FEA" w:rsidP="00E25AA5">
            <w:pPr>
              <w:spacing w:after="0" w:line="240" w:lineRule="auto"/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 w:rsidRPr="00031690">
              <w:rPr>
                <w:rFonts w:ascii="Comic Sans MS" w:hAnsi="Comic Sans MS" w:cs="Arial"/>
                <w:sz w:val="32"/>
                <w:szCs w:val="32"/>
              </w:rPr>
              <w:t>Asking how something is spelled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E25AA5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E25AA5" w:rsidTr="00E25AA5">
        <w:trPr>
          <w:trHeight w:val="33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E25AA5" w:rsidRDefault="00774FEA" w:rsidP="00E25AA5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¿Cómo se escribe…?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E25AA5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E25AA5" w:rsidTr="00AB794C">
        <w:trPr>
          <w:trHeight w:val="323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E25AA5" w:rsidRDefault="00774FEA" w:rsidP="00E25AA5">
            <w:pPr>
              <w:spacing w:after="0" w:line="240" w:lineRule="auto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FF0000"/>
                <w:sz w:val="24"/>
                <w:szCs w:val="24"/>
              </w:rPr>
              <w:t>… se escribe ---------.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E25AA5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E25AA5" w:rsidTr="00AB794C">
        <w:trPr>
          <w:trHeight w:val="323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Default="00774FEA" w:rsidP="00E25AA5">
            <w:pPr>
              <w:spacing w:after="0" w:line="240" w:lineRule="auto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E25AA5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E25AA5" w:rsidTr="00AB794C">
        <w:trPr>
          <w:trHeight w:val="323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E25AA5" w:rsidRDefault="00774FEA" w:rsidP="007603DA">
            <w:pPr>
              <w:spacing w:after="0" w:line="240" w:lineRule="auto"/>
              <w:rPr>
                <w:rFonts w:ascii="Comic Sans MS" w:hAnsi="Comic Sans MS" w:cs="Arial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Arial"/>
                <w:sz w:val="36"/>
                <w:szCs w:val="36"/>
                <w:lang w:val="es-ES"/>
              </w:rPr>
              <w:t>Exchanging E-Mail Address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E25AA5" w:rsidTr="00AB794C">
        <w:trPr>
          <w:trHeight w:val="323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¿Cuál es tu correo electrónico?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E25AA5" w:rsidTr="00E25AA5">
        <w:trPr>
          <w:trHeight w:val="21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E25AA5" w:rsidRDefault="00774FEA" w:rsidP="007603DA">
            <w:pPr>
              <w:spacing w:after="0" w:line="240" w:lineRule="auto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(</w:t>
            </w:r>
            <w:r w:rsidRPr="00E25AA5"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Mi correo electrónico</w:t>
            </w:r>
            <w:r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) E</w:t>
            </w:r>
            <w:r w:rsidRPr="00E25AA5"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s ----arroba----punto----.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332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¿Cuál es el correo electrónico de _____?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E25AA5" w:rsidRDefault="00774FEA" w:rsidP="007603DA">
            <w:pPr>
              <w:spacing w:after="0" w:line="240" w:lineRule="auto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(</w:t>
            </w:r>
            <w:r w:rsidRPr="00E25AA5"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El correo electrónico de ____</w:t>
            </w:r>
            <w:r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) E</w:t>
            </w:r>
            <w:r w:rsidRPr="00E25AA5"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s----arroba----punto----.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Default="00774FEA" w:rsidP="006C5FE9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arroba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Default="00774FEA" w:rsidP="006C5FE9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punto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Default="00774FEA" w:rsidP="006C5FE9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6C5FE9" w:rsidRDefault="00774FEA" w:rsidP="006C5FE9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  <w:lang w:val="es-ES"/>
              </w:rPr>
            </w:pPr>
            <w:r>
              <w:rPr>
                <w:rFonts w:ascii="Comic Sans MS" w:hAnsi="Comic Sans MS" w:cs="Arial"/>
                <w:sz w:val="36"/>
                <w:szCs w:val="36"/>
                <w:lang w:val="es-ES"/>
              </w:rPr>
              <w:t>Telling time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7003F1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6C5FE9" w:rsidRDefault="00774FEA" w:rsidP="006C5FE9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¿Qué hora es?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17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Default="00774FEA" w:rsidP="006C5FE9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Es la una ( y … ).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368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Son las ____ ( y … ).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 w:rsidRPr="00AB794C">
              <w:rPr>
                <w:rFonts w:ascii="Comic Sans MS" w:hAnsi="Comic Sans MS" w:cs="Arial"/>
                <w:sz w:val="24"/>
                <w:szCs w:val="24"/>
                <w:lang w:val="es-ES"/>
              </w:rPr>
              <w:t xml:space="preserve"> </w:t>
            </w:r>
          </w:p>
        </w:tc>
      </w:tr>
      <w:tr w:rsidR="00774FEA" w:rsidRPr="00AB794C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en punto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y cuarto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y media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 w:rsidRPr="00AB794C">
              <w:rPr>
                <w:rFonts w:ascii="Comic Sans MS" w:hAnsi="Comic Sans MS" w:cs="Arial"/>
                <w:sz w:val="24"/>
                <w:szCs w:val="24"/>
                <w:lang w:val="es-ES"/>
              </w:rPr>
              <w:t xml:space="preserve"> </w:t>
            </w:r>
          </w:p>
        </w:tc>
      </w:tr>
      <w:tr w:rsidR="00774FEA" w:rsidRPr="00AB794C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menos cuarto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D54852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4FEA" w:rsidRPr="00AB794C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de la mañana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D54852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4FEA" w:rsidRPr="00AB794C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de la tarde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603DA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de la noche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mediodía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AB794C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medianoche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AB794C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6C5FE9">
            <w:pPr>
              <w:spacing w:after="0" w:line="240" w:lineRule="auto"/>
              <w:jc w:val="center"/>
              <w:rPr>
                <w:rFonts w:ascii="Comic Sans MS" w:hAnsi="Comic Sans MS" w:cs="Arial"/>
                <w:sz w:val="36"/>
                <w:szCs w:val="36"/>
              </w:rPr>
            </w:pPr>
            <w:r w:rsidRPr="006C5FE9">
              <w:rPr>
                <w:rFonts w:ascii="Comic Sans MS" w:hAnsi="Comic Sans MS" w:cs="Arial"/>
                <w:sz w:val="36"/>
                <w:szCs w:val="36"/>
              </w:rPr>
              <w:t>Asking and giving the day and date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¿Qué día es hoy?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6C5FE9">
            <w:pPr>
              <w:spacing w:after="0" w:line="240" w:lineRule="auto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</w:pPr>
            <w:r w:rsidRPr="006C5FE9"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Hoy es lunes, martes, miércoles…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>¿Qué fecha es hoy?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6C5FE9">
            <w:pPr>
              <w:spacing w:after="0" w:line="240" w:lineRule="auto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</w:pPr>
            <w:r w:rsidRPr="006C5FE9"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  <w:t>Hoy es el primero, dos, tres, cuatro de…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6C5FE9">
            <w:pPr>
              <w:spacing w:after="0" w:line="240" w:lineRule="auto"/>
              <w:jc w:val="center"/>
              <w:rPr>
                <w:rFonts w:ascii="Comic Sans MS" w:hAnsi="Comic Sans MS" w:cs="Arial"/>
                <w:color w:val="FF0000"/>
                <w:sz w:val="24"/>
                <w:szCs w:val="24"/>
                <w:lang w:val="es-ES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6C5FE9">
            <w:pPr>
              <w:spacing w:after="0" w:line="240" w:lineRule="auto"/>
              <w:jc w:val="center"/>
              <w:rPr>
                <w:rFonts w:ascii="Comic Sans MS" w:hAnsi="Comic Sans MS" w:cs="Arial"/>
                <w:sz w:val="32"/>
                <w:szCs w:val="32"/>
                <w:lang w:val="es-ES"/>
              </w:rPr>
            </w:pPr>
            <w:r w:rsidRPr="006C5FE9">
              <w:rPr>
                <w:rFonts w:ascii="Comic Sans MS" w:hAnsi="Comic Sans MS" w:cs="Arial"/>
                <w:sz w:val="32"/>
                <w:szCs w:val="32"/>
                <w:lang w:val="es-ES"/>
              </w:rPr>
              <w:t>Los Días de la Semana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lunes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martes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miércoles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jueves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viernes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sábado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domingo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6C5FE9">
            <w:pPr>
              <w:spacing w:after="0" w:line="240" w:lineRule="auto"/>
              <w:jc w:val="center"/>
              <w:rPr>
                <w:rFonts w:ascii="Comic Sans MS" w:hAnsi="Comic Sans MS" w:cs="Arial"/>
                <w:sz w:val="32"/>
                <w:szCs w:val="32"/>
                <w:lang w:val="es-ES"/>
              </w:rPr>
            </w:pPr>
            <w:r>
              <w:rPr>
                <w:rFonts w:ascii="Comic Sans MS" w:hAnsi="Comic Sans MS" w:cs="Arial"/>
                <w:sz w:val="32"/>
                <w:szCs w:val="32"/>
                <w:lang w:val="es-ES"/>
              </w:rPr>
              <w:t>Los M</w:t>
            </w:r>
            <w:r w:rsidRPr="006C5FE9">
              <w:rPr>
                <w:rFonts w:ascii="Comic Sans MS" w:hAnsi="Comic Sans MS" w:cs="Arial"/>
                <w:sz w:val="32"/>
                <w:szCs w:val="32"/>
                <w:lang w:val="es-ES"/>
              </w:rPr>
              <w:t>eses del Año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enero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febrero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marzo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abril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mayo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junio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julio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agosto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septiembre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octubre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noviembre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es-ES"/>
              </w:rPr>
              <w:t>diciembre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003F1">
        <w:trPr>
          <w:trHeight w:val="3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</w:tr>
      <w:tr w:rsidR="00774FEA" w:rsidRPr="006C5FE9" w:rsidTr="007F57D2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74FEA" w:rsidRPr="006C5FE9" w:rsidRDefault="00774FEA" w:rsidP="007F57D2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  <w:lang w:val="es-ES"/>
              </w:rPr>
            </w:pPr>
            <w:r w:rsidRPr="006C5FE9">
              <w:rPr>
                <w:rFonts w:ascii="Comic Sans MS" w:hAnsi="Comic Sans MS" w:cs="Arial"/>
                <w:sz w:val="24"/>
                <w:szCs w:val="24"/>
                <w:lang w:val="es-ES"/>
              </w:rPr>
              <w:t xml:space="preserve"> </w:t>
            </w:r>
          </w:p>
        </w:tc>
      </w:tr>
    </w:tbl>
    <w:p w:rsidR="00774FEA" w:rsidRPr="006C5FE9" w:rsidRDefault="00774FEA">
      <w:pPr>
        <w:rPr>
          <w:sz w:val="24"/>
          <w:szCs w:val="24"/>
          <w:lang w:val="es-ES"/>
        </w:rPr>
      </w:pPr>
    </w:p>
    <w:sectPr w:rsidR="00774FEA" w:rsidRPr="006C5FE9" w:rsidSect="00B12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70F"/>
    <w:rsid w:val="00031690"/>
    <w:rsid w:val="00443643"/>
    <w:rsid w:val="006C5FE9"/>
    <w:rsid w:val="006E237E"/>
    <w:rsid w:val="007003F1"/>
    <w:rsid w:val="007505FA"/>
    <w:rsid w:val="007603DA"/>
    <w:rsid w:val="00774FEA"/>
    <w:rsid w:val="007F57D2"/>
    <w:rsid w:val="009826FB"/>
    <w:rsid w:val="00AB794C"/>
    <w:rsid w:val="00B12324"/>
    <w:rsid w:val="00B40566"/>
    <w:rsid w:val="00CB570F"/>
    <w:rsid w:val="00D13127"/>
    <w:rsid w:val="00D54852"/>
    <w:rsid w:val="00D54D9D"/>
    <w:rsid w:val="00DD2BA3"/>
    <w:rsid w:val="00E2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70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218</Words>
  <Characters>1247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Vocabulario 1</dc:title>
  <dc:subject/>
  <dc:creator>User</dc:creator>
  <cp:keywords/>
  <dc:description/>
  <cp:lastModifiedBy>Julie</cp:lastModifiedBy>
  <cp:revision>3</cp:revision>
  <dcterms:created xsi:type="dcterms:W3CDTF">2008-10-19T21:13:00Z</dcterms:created>
  <dcterms:modified xsi:type="dcterms:W3CDTF">2008-10-19T21:15:00Z</dcterms:modified>
</cp:coreProperties>
</file>